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81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uerwehr Annweiler - Beschaffung eines Einsatzleitwagen 1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insatzleitwagen 1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